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925259" w:rsidRDefault="009F1E0E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</w:pPr>
      <w:r w:rsidRPr="0092525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Broj</w:t>
      </w:r>
      <w:r w:rsidR="00947A6E" w:rsidRPr="0092525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 xml:space="preserve">: </w:t>
      </w:r>
      <w:r w:rsidR="00F77A50" w:rsidRPr="0092525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01.3</w:t>
      </w:r>
      <w:r w:rsidR="00947A6E" w:rsidRPr="0092525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-</w:t>
      </w:r>
      <w:r w:rsidR="00445897" w:rsidRPr="0092525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02-</w:t>
      </w:r>
      <w:r w:rsidR="009A1D7D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39</w:t>
      </w:r>
      <w:r w:rsidR="00DF3F57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-4</w:t>
      </w:r>
      <w:r w:rsidR="00492B27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/24</w:t>
      </w:r>
    </w:p>
    <w:p w:rsidR="00947A6E" w:rsidRPr="00925259" w:rsidRDefault="009F1E0E" w:rsidP="00633A17">
      <w:pPr>
        <w:rPr>
          <w:noProof/>
          <w:szCs w:val="24"/>
          <w:lang w:val="sr-Latn-CS"/>
        </w:rPr>
      </w:pPr>
      <w:r w:rsidRPr="00925259">
        <w:rPr>
          <w:noProof/>
          <w:szCs w:val="24"/>
          <w:lang w:val="sr-Latn-CS"/>
        </w:rPr>
        <w:t>Brčko</w:t>
      </w:r>
      <w:r w:rsidR="00947A6E" w:rsidRPr="00925259">
        <w:rPr>
          <w:noProof/>
          <w:szCs w:val="24"/>
          <w:lang w:val="sr-Latn-CS"/>
        </w:rPr>
        <w:t>,</w:t>
      </w:r>
      <w:r w:rsidR="00633A17" w:rsidRPr="00925259">
        <w:rPr>
          <w:noProof/>
          <w:szCs w:val="24"/>
          <w:lang w:val="sr-Latn-CS"/>
        </w:rPr>
        <w:t xml:space="preserve"> </w:t>
      </w:r>
      <w:r w:rsidR="00DF3F57">
        <w:rPr>
          <w:noProof/>
          <w:szCs w:val="24"/>
          <w:lang w:val="bs-Cyrl-BA"/>
        </w:rPr>
        <w:t>12</w:t>
      </w:r>
      <w:r w:rsidR="009A1D7D">
        <w:rPr>
          <w:noProof/>
          <w:szCs w:val="24"/>
          <w:lang w:val="sr-Latn-CS"/>
        </w:rPr>
        <w:t>.6</w:t>
      </w:r>
      <w:r w:rsidR="00112194" w:rsidRPr="00925259">
        <w:rPr>
          <w:noProof/>
          <w:szCs w:val="24"/>
          <w:lang w:val="sr-Latn-CS"/>
        </w:rPr>
        <w:t>.2</w:t>
      </w:r>
      <w:r w:rsidR="00492B27">
        <w:rPr>
          <w:noProof/>
          <w:szCs w:val="24"/>
          <w:lang w:val="sr-Latn-CS"/>
        </w:rPr>
        <w:t>024</w:t>
      </w:r>
      <w:r w:rsidR="00947A6E" w:rsidRPr="00925259">
        <w:rPr>
          <w:noProof/>
          <w:szCs w:val="24"/>
          <w:lang w:val="sr-Latn-CS"/>
        </w:rPr>
        <w:t>.</w:t>
      </w:r>
      <w:r w:rsidRPr="00925259">
        <w:rPr>
          <w:noProof/>
          <w:szCs w:val="24"/>
          <w:lang w:val="sr-Latn-CS"/>
        </w:rPr>
        <w:t>godine</w:t>
      </w:r>
    </w:p>
    <w:p w:rsidR="00633A17" w:rsidRPr="00925259" w:rsidRDefault="00633A17" w:rsidP="00633A17">
      <w:pPr>
        <w:rPr>
          <w:noProof/>
          <w:szCs w:val="24"/>
          <w:lang w:val="sr-Latn-CS"/>
        </w:rPr>
      </w:pPr>
    </w:p>
    <w:p w:rsidR="00D5734D" w:rsidRPr="00351F54" w:rsidRDefault="009F1E0E" w:rsidP="00351F54">
      <w:pPr>
        <w:ind w:firstLine="708"/>
        <w:rPr>
          <w:noProof/>
          <w:szCs w:val="24"/>
          <w:lang w:val="sr-Latn-CS"/>
        </w:rPr>
      </w:pPr>
      <w:r w:rsidRPr="00925259">
        <w:rPr>
          <w:noProof/>
          <w:szCs w:val="24"/>
          <w:lang w:val="sr-Latn-CS"/>
        </w:rPr>
        <w:t>Na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osnovu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člana</w:t>
      </w:r>
      <w:r w:rsidR="00947A6E" w:rsidRPr="00925259">
        <w:rPr>
          <w:noProof/>
          <w:szCs w:val="24"/>
          <w:lang w:val="sr-Latn-CS"/>
        </w:rPr>
        <w:t xml:space="preserve"> 40 </w:t>
      </w:r>
      <w:r w:rsidRPr="00925259">
        <w:rPr>
          <w:noProof/>
          <w:szCs w:val="24"/>
          <w:lang w:val="sr-Latn-CS"/>
        </w:rPr>
        <w:t>stav</w:t>
      </w:r>
      <w:r w:rsidR="0046675C" w:rsidRPr="00925259">
        <w:rPr>
          <w:noProof/>
          <w:szCs w:val="24"/>
          <w:lang w:val="sr-Latn-CS"/>
        </w:rPr>
        <w:t>a</w:t>
      </w:r>
      <w:r w:rsidR="00947A6E" w:rsidRPr="00925259">
        <w:rPr>
          <w:noProof/>
          <w:szCs w:val="24"/>
          <w:lang w:val="sr-Latn-CS"/>
        </w:rPr>
        <w:t xml:space="preserve"> 1 </w:t>
      </w:r>
      <w:r w:rsidRPr="00925259">
        <w:rPr>
          <w:noProof/>
          <w:szCs w:val="24"/>
          <w:lang w:val="sr-Latn-CS"/>
        </w:rPr>
        <w:t>Poslovnika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radu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Skupštine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Brčko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distrikta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BiH</w:t>
      </w:r>
      <w:r w:rsidR="006541D3" w:rsidRPr="00925259">
        <w:rPr>
          <w:noProof/>
          <w:szCs w:val="24"/>
          <w:lang w:val="sr-Latn-CS"/>
        </w:rPr>
        <w:t>-</w:t>
      </w:r>
      <w:r w:rsidRPr="00925259">
        <w:rPr>
          <w:noProof/>
          <w:szCs w:val="24"/>
          <w:lang w:val="sr-Latn-CS"/>
        </w:rPr>
        <w:t>prečišćeni</w:t>
      </w:r>
      <w:r w:rsidR="006541D3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tekst</w:t>
      </w:r>
      <w:r w:rsidR="00947A6E" w:rsidRPr="00925259">
        <w:rPr>
          <w:noProof/>
          <w:szCs w:val="24"/>
          <w:lang w:val="sr-Latn-CS"/>
        </w:rPr>
        <w:t xml:space="preserve"> (</w:t>
      </w:r>
      <w:r w:rsidR="005334B8" w:rsidRPr="00925259">
        <w:rPr>
          <w:noProof/>
          <w:szCs w:val="24"/>
          <w:lang w:val="sr-Latn-CS"/>
        </w:rPr>
        <w:t>„</w:t>
      </w:r>
      <w:r w:rsidRPr="00925259">
        <w:rPr>
          <w:noProof/>
          <w:szCs w:val="24"/>
          <w:lang w:val="sr-Latn-CS"/>
        </w:rPr>
        <w:t>Službeni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glasnik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Brčko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distrikta</w:t>
      </w:r>
      <w:r w:rsidR="00F77A50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BiH</w:t>
      </w:r>
      <w:r w:rsidR="005334B8" w:rsidRPr="00925259">
        <w:rPr>
          <w:noProof/>
          <w:szCs w:val="24"/>
          <w:lang w:val="sr-Latn-CS"/>
        </w:rPr>
        <w:t>“</w:t>
      </w:r>
      <w:r w:rsidR="006541D3" w:rsidRPr="00925259">
        <w:rPr>
          <w:noProof/>
          <w:szCs w:val="24"/>
          <w:lang w:val="sr-Latn-CS"/>
        </w:rPr>
        <w:t xml:space="preserve">, </w:t>
      </w:r>
      <w:r w:rsidRPr="00925259">
        <w:rPr>
          <w:noProof/>
          <w:szCs w:val="24"/>
          <w:lang w:val="sr-Latn-CS"/>
        </w:rPr>
        <w:t>broj</w:t>
      </w:r>
      <w:r w:rsidR="006541D3" w:rsidRPr="00925259">
        <w:rPr>
          <w:noProof/>
          <w:szCs w:val="24"/>
          <w:lang w:val="sr-Latn-CS"/>
        </w:rPr>
        <w:t>:54/18</w:t>
      </w:r>
      <w:r w:rsidR="00FB5AFF" w:rsidRPr="00925259">
        <w:rPr>
          <w:noProof/>
          <w:szCs w:val="24"/>
          <w:lang w:val="sr-Latn-CS"/>
        </w:rPr>
        <w:t xml:space="preserve"> i </w:t>
      </w:r>
      <w:r w:rsidR="005F0CD2" w:rsidRPr="00925259">
        <w:rPr>
          <w:noProof/>
          <w:szCs w:val="24"/>
          <w:lang w:val="sr-Latn-CS"/>
        </w:rPr>
        <w:t xml:space="preserve">brojevi: </w:t>
      </w:r>
      <w:r w:rsidR="00FB5AFF" w:rsidRPr="00925259">
        <w:rPr>
          <w:noProof/>
          <w:szCs w:val="24"/>
          <w:lang w:val="sr-Latn-CS"/>
        </w:rPr>
        <w:t>17/20</w:t>
      </w:r>
      <w:r w:rsidR="0021365D" w:rsidRPr="00925259">
        <w:rPr>
          <w:noProof/>
          <w:szCs w:val="24"/>
          <w:lang w:val="sr-Latn-CS"/>
        </w:rPr>
        <w:t xml:space="preserve">, </w:t>
      </w:r>
      <w:r w:rsidR="005F0CD2" w:rsidRPr="00925259">
        <w:rPr>
          <w:noProof/>
          <w:szCs w:val="24"/>
          <w:lang w:val="sr-Latn-CS"/>
        </w:rPr>
        <w:t>24/20</w:t>
      </w:r>
      <w:r w:rsidR="0021365D" w:rsidRPr="00925259">
        <w:rPr>
          <w:noProof/>
          <w:szCs w:val="24"/>
          <w:lang w:val="sr-Latn-CS"/>
        </w:rPr>
        <w:t xml:space="preserve"> i 9/22</w:t>
      </w:r>
      <w:r w:rsidR="00947A6E" w:rsidRPr="00925259">
        <w:rPr>
          <w:noProof/>
          <w:szCs w:val="24"/>
          <w:lang w:val="sr-Latn-CS"/>
        </w:rPr>
        <w:t xml:space="preserve">) </w:t>
      </w:r>
      <w:r w:rsidRPr="00925259">
        <w:rPr>
          <w:noProof/>
          <w:szCs w:val="24"/>
          <w:lang w:val="sr-Latn-CS"/>
        </w:rPr>
        <w:t>i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člana</w:t>
      </w:r>
      <w:r w:rsidR="00947A6E" w:rsidRPr="00925259">
        <w:rPr>
          <w:noProof/>
          <w:szCs w:val="24"/>
          <w:lang w:val="sr-Latn-CS"/>
        </w:rPr>
        <w:t xml:space="preserve"> 5 </w:t>
      </w:r>
      <w:r w:rsidRPr="00925259">
        <w:rPr>
          <w:noProof/>
          <w:szCs w:val="24"/>
          <w:lang w:val="sr-Latn-CS"/>
        </w:rPr>
        <w:t>stav</w:t>
      </w:r>
      <w:r w:rsidR="0046675C" w:rsidRPr="00925259">
        <w:rPr>
          <w:noProof/>
          <w:szCs w:val="24"/>
          <w:lang w:val="sr-Latn-CS"/>
        </w:rPr>
        <w:t>a</w:t>
      </w:r>
      <w:r w:rsidR="00947A6E" w:rsidRPr="00925259">
        <w:rPr>
          <w:noProof/>
          <w:szCs w:val="24"/>
          <w:lang w:val="sr-Latn-CS"/>
        </w:rPr>
        <w:t xml:space="preserve"> 1 </w:t>
      </w:r>
      <w:r w:rsidRPr="00925259">
        <w:rPr>
          <w:noProof/>
          <w:szCs w:val="24"/>
          <w:lang w:val="sr-Latn-CS"/>
        </w:rPr>
        <w:t>Poslovnika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radu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Zakonodavne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komisije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Skupštine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Brčko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distrikta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BiH</w:t>
      </w:r>
      <w:r w:rsidR="00947A6E" w:rsidRPr="00925259">
        <w:rPr>
          <w:noProof/>
          <w:szCs w:val="24"/>
          <w:lang w:val="sr-Latn-CS"/>
        </w:rPr>
        <w:t xml:space="preserve"> (</w:t>
      </w:r>
      <w:r w:rsidR="005334B8" w:rsidRPr="00925259">
        <w:rPr>
          <w:noProof/>
          <w:szCs w:val="24"/>
          <w:lang w:val="sr-Latn-CS"/>
        </w:rPr>
        <w:t>„</w:t>
      </w:r>
      <w:r w:rsidRPr="00925259">
        <w:rPr>
          <w:noProof/>
          <w:szCs w:val="24"/>
          <w:lang w:val="sr-Latn-CS"/>
        </w:rPr>
        <w:t>Službeni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glasnik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Brčko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distrikta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BiH</w:t>
      </w:r>
      <w:r w:rsidR="005334B8" w:rsidRPr="00925259">
        <w:rPr>
          <w:noProof/>
          <w:szCs w:val="24"/>
          <w:lang w:val="sr-Latn-CS"/>
        </w:rPr>
        <w:t>“</w:t>
      </w:r>
      <w:r w:rsidR="00947A6E" w:rsidRPr="00925259">
        <w:rPr>
          <w:noProof/>
          <w:szCs w:val="24"/>
          <w:lang w:val="sr-Latn-CS"/>
        </w:rPr>
        <w:t xml:space="preserve">, </w:t>
      </w:r>
      <w:r w:rsidRPr="00925259">
        <w:rPr>
          <w:noProof/>
          <w:szCs w:val="24"/>
          <w:lang w:val="sr-Latn-CS"/>
        </w:rPr>
        <w:t>broj</w:t>
      </w:r>
      <w:r w:rsidR="00947A6E" w:rsidRPr="00925259">
        <w:rPr>
          <w:noProof/>
          <w:szCs w:val="24"/>
          <w:lang w:val="sr-Latn-CS"/>
        </w:rPr>
        <w:t>:9/09</w:t>
      </w:r>
      <w:r w:rsidR="0008497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i</w:t>
      </w:r>
      <w:r w:rsidR="0008497E" w:rsidRPr="00925259">
        <w:rPr>
          <w:noProof/>
          <w:szCs w:val="24"/>
          <w:lang w:val="sr-Latn-CS"/>
        </w:rPr>
        <w:t xml:space="preserve"> 12/19</w:t>
      </w:r>
      <w:r w:rsidR="00947A6E" w:rsidRPr="00925259">
        <w:rPr>
          <w:noProof/>
          <w:szCs w:val="24"/>
          <w:lang w:val="sr-Latn-CS"/>
        </w:rPr>
        <w:t xml:space="preserve">), </w:t>
      </w:r>
      <w:r w:rsidRPr="00925259">
        <w:rPr>
          <w:noProof/>
          <w:szCs w:val="24"/>
          <w:lang w:val="sr-Latn-CS"/>
        </w:rPr>
        <w:t>Zakonodavna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komisija</w:t>
      </w:r>
      <w:r w:rsidR="00947A6E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na</w:t>
      </w:r>
      <w:r w:rsidR="00FB5AFF" w:rsidRPr="00925259">
        <w:rPr>
          <w:noProof/>
          <w:szCs w:val="24"/>
          <w:lang w:val="sr-Latn-CS"/>
        </w:rPr>
        <w:t xml:space="preserve"> </w:t>
      </w:r>
      <w:r w:rsidR="00DF3F57">
        <w:rPr>
          <w:noProof/>
          <w:szCs w:val="24"/>
          <w:lang w:val="sr-Latn-CS"/>
        </w:rPr>
        <w:t xml:space="preserve">I nastavku </w:t>
      </w:r>
      <w:r w:rsidR="009A1D7D">
        <w:rPr>
          <w:noProof/>
          <w:szCs w:val="24"/>
          <w:lang w:val="sr-Latn-CS"/>
        </w:rPr>
        <w:t>82</w:t>
      </w:r>
      <w:r w:rsidR="00100404" w:rsidRPr="00925259">
        <w:rPr>
          <w:noProof/>
          <w:szCs w:val="24"/>
          <w:lang w:val="sr-Latn-CS"/>
        </w:rPr>
        <w:t>.</w:t>
      </w:r>
      <w:r w:rsidR="00D8626E" w:rsidRPr="00925259">
        <w:rPr>
          <w:noProof/>
          <w:szCs w:val="24"/>
          <w:lang w:val="sr-Latn-CS"/>
        </w:rPr>
        <w:t xml:space="preserve"> </w:t>
      </w:r>
      <w:r w:rsidR="00DF3F57">
        <w:rPr>
          <w:noProof/>
          <w:szCs w:val="24"/>
          <w:lang w:val="sr-Latn-CS"/>
        </w:rPr>
        <w:t>sjednice</w:t>
      </w:r>
      <w:r w:rsidR="00D8626E" w:rsidRPr="00925259">
        <w:rPr>
          <w:noProof/>
          <w:szCs w:val="24"/>
          <w:lang w:val="sr-Latn-CS"/>
        </w:rPr>
        <w:t xml:space="preserve"> </w:t>
      </w:r>
      <w:r w:rsidR="00DF3F57">
        <w:rPr>
          <w:noProof/>
          <w:szCs w:val="24"/>
          <w:lang w:val="sr-Latn-CS"/>
        </w:rPr>
        <w:t>održanom</w:t>
      </w:r>
      <w:r w:rsidR="00445897" w:rsidRPr="00925259">
        <w:rPr>
          <w:noProof/>
          <w:szCs w:val="24"/>
          <w:lang w:val="sr-Latn-CS"/>
        </w:rPr>
        <w:t xml:space="preserve"> </w:t>
      </w:r>
      <w:r w:rsidR="00DF3F57">
        <w:rPr>
          <w:noProof/>
          <w:szCs w:val="24"/>
          <w:lang w:val="sr-Latn-CS"/>
        </w:rPr>
        <w:t>12</w:t>
      </w:r>
      <w:r w:rsidR="009A1D7D">
        <w:rPr>
          <w:noProof/>
          <w:szCs w:val="24"/>
          <w:lang w:val="sr-Latn-CS"/>
        </w:rPr>
        <w:t>.6</w:t>
      </w:r>
      <w:r w:rsidR="00492B27">
        <w:rPr>
          <w:noProof/>
          <w:szCs w:val="24"/>
          <w:lang w:val="sr-Latn-CS"/>
        </w:rPr>
        <w:t>.2024</w:t>
      </w:r>
      <w:r w:rsidR="004A37F1" w:rsidRPr="00925259">
        <w:rPr>
          <w:noProof/>
          <w:szCs w:val="24"/>
          <w:lang w:val="sr-Latn-CS"/>
        </w:rPr>
        <w:t>.</w:t>
      </w:r>
      <w:r w:rsidRPr="00925259">
        <w:rPr>
          <w:noProof/>
          <w:szCs w:val="24"/>
          <w:lang w:val="sr-Latn-CS"/>
        </w:rPr>
        <w:t>godine</w:t>
      </w:r>
      <w:r w:rsidR="004A37F1" w:rsidRPr="00925259">
        <w:rPr>
          <w:noProof/>
          <w:szCs w:val="24"/>
          <w:lang w:val="sr-Latn-CS"/>
        </w:rPr>
        <w:t xml:space="preserve">, </w:t>
      </w:r>
      <w:r w:rsidRPr="00925259">
        <w:rPr>
          <w:noProof/>
          <w:szCs w:val="24"/>
          <w:lang w:val="sr-Latn-CS"/>
        </w:rPr>
        <w:t>razmatrala</w:t>
      </w:r>
      <w:r w:rsidR="004A37F1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je</w:t>
      </w:r>
    </w:p>
    <w:p w:rsidR="00906BFE" w:rsidRPr="00925259" w:rsidRDefault="00906BFE" w:rsidP="00C53B60">
      <w:pPr>
        <w:rPr>
          <w:szCs w:val="24"/>
        </w:rPr>
      </w:pPr>
    </w:p>
    <w:p w:rsidR="00DF3F57" w:rsidRPr="005B3AB7" w:rsidRDefault="00DF3F57" w:rsidP="00DF3F57">
      <w:pPr>
        <w:rPr>
          <w:noProof/>
          <w:lang w:val="sr-Latn-CS"/>
        </w:rPr>
      </w:pPr>
      <w:r>
        <w:rPr>
          <w:noProof/>
          <w:lang w:val="sr-Latn-CS"/>
        </w:rPr>
        <w:t>NACRT</w:t>
      </w:r>
      <w:r w:rsidRPr="006928E7">
        <w:rPr>
          <w:noProof/>
          <w:lang w:val="sr-Latn-CS"/>
        </w:rPr>
        <w:t xml:space="preserve"> ZAKONA O KANCELARIJI ZA PREVENCIJU KORUPCIJE I KOORDINACIJU AKTIVNOSTI NA SUZBIJANJU KORUPCIJE – </w:t>
      </w:r>
      <w:r w:rsidRPr="006928E7">
        <w:rPr>
          <w:b/>
          <w:bCs/>
          <w:noProof/>
          <w:lang w:val="sr-Latn-CS"/>
        </w:rPr>
        <w:t>prvo čitanje (predlagač Komisija za borbu protiv korupcije)</w:t>
      </w:r>
    </w:p>
    <w:p w:rsidR="0034337F" w:rsidRPr="00C90DCD" w:rsidRDefault="0034337F" w:rsidP="0034337F">
      <w:pPr>
        <w:rPr>
          <w:b/>
          <w:bCs/>
        </w:rPr>
      </w:pPr>
    </w:p>
    <w:p w:rsidR="00AE3756" w:rsidRPr="00492B27" w:rsidRDefault="00AE3756" w:rsidP="00492B27">
      <w:pPr>
        <w:rPr>
          <w:bCs/>
          <w:szCs w:val="24"/>
        </w:rPr>
      </w:pPr>
    </w:p>
    <w:p w:rsidR="00F77A50" w:rsidRPr="00925259" w:rsidRDefault="009F1E0E" w:rsidP="00F77A50">
      <w:pPr>
        <w:ind w:firstLine="708"/>
        <w:rPr>
          <w:noProof/>
          <w:szCs w:val="24"/>
          <w:lang w:val="sr-Latn-CS"/>
        </w:rPr>
      </w:pPr>
      <w:r w:rsidRPr="00925259">
        <w:rPr>
          <w:noProof/>
          <w:szCs w:val="24"/>
          <w:lang w:val="sr-Latn-CS"/>
        </w:rPr>
        <w:t>Nakon</w:t>
      </w:r>
      <w:r w:rsidR="00F77A50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sprovedene</w:t>
      </w:r>
      <w:r w:rsidR="004F5277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rasprave</w:t>
      </w:r>
      <w:r w:rsidR="004F5277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Komisija</w:t>
      </w:r>
      <w:r w:rsidR="00F77A50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je</w:t>
      </w:r>
      <w:r w:rsidR="00F77A50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iznijela</w:t>
      </w:r>
      <w:r w:rsidR="00F77A50" w:rsidRPr="00925259">
        <w:rPr>
          <w:noProof/>
          <w:szCs w:val="24"/>
          <w:lang w:val="sr-Latn-CS"/>
        </w:rPr>
        <w:t xml:space="preserve"> </w:t>
      </w:r>
      <w:r w:rsidRPr="00925259">
        <w:rPr>
          <w:noProof/>
          <w:szCs w:val="24"/>
          <w:lang w:val="sr-Latn-CS"/>
        </w:rPr>
        <w:t>sljedeće</w:t>
      </w:r>
      <w:r w:rsidR="00F77A50" w:rsidRPr="00925259">
        <w:rPr>
          <w:noProof/>
          <w:szCs w:val="24"/>
          <w:lang w:val="sr-Latn-CS"/>
        </w:rPr>
        <w:t xml:space="preserve"> </w:t>
      </w:r>
    </w:p>
    <w:p w:rsidR="00DC3D48" w:rsidRPr="00925259" w:rsidRDefault="00DC3D48" w:rsidP="00890AFA">
      <w:pPr>
        <w:rPr>
          <w:b/>
          <w:noProof/>
          <w:szCs w:val="24"/>
          <w:lang w:val="sr-Latn-CS"/>
        </w:rPr>
      </w:pPr>
    </w:p>
    <w:p w:rsidR="00AE3756" w:rsidRDefault="00AE3756" w:rsidP="00AE3756">
      <w:pPr>
        <w:jc w:val="left"/>
        <w:rPr>
          <w:noProof/>
          <w:szCs w:val="24"/>
          <w:lang w:val="sr-Latn-CS"/>
        </w:rPr>
      </w:pPr>
    </w:p>
    <w:p w:rsidR="00AE3756" w:rsidRDefault="00AE3756" w:rsidP="00AE3756">
      <w:pPr>
        <w:jc w:val="left"/>
        <w:rPr>
          <w:noProof/>
          <w:szCs w:val="24"/>
          <w:lang w:val="sr-Latn-CS"/>
        </w:rPr>
      </w:pPr>
    </w:p>
    <w:p w:rsidR="00AE3756" w:rsidRDefault="00AE3756" w:rsidP="00AE3756">
      <w:pPr>
        <w:jc w:val="left"/>
        <w:rPr>
          <w:noProof/>
          <w:szCs w:val="24"/>
          <w:lang w:val="sr-Latn-CS"/>
        </w:rPr>
      </w:pPr>
    </w:p>
    <w:p w:rsidR="00AE3756" w:rsidRDefault="00AE3756" w:rsidP="00AE3756">
      <w:pPr>
        <w:jc w:val="center"/>
        <w:rPr>
          <w:b/>
          <w:noProof/>
          <w:szCs w:val="24"/>
          <w:lang w:val="sr-Latn-CS"/>
        </w:rPr>
      </w:pPr>
      <w:r>
        <w:rPr>
          <w:b/>
          <w:noProof/>
          <w:szCs w:val="24"/>
          <w:lang w:val="sr-Latn-CS"/>
        </w:rPr>
        <w:t>M I Š LJ E NJ E</w:t>
      </w:r>
    </w:p>
    <w:p w:rsidR="00AE3756" w:rsidRDefault="00AE3756" w:rsidP="00AE3756">
      <w:pPr>
        <w:rPr>
          <w:b/>
          <w:noProof/>
          <w:szCs w:val="24"/>
          <w:lang w:val="sr-Latn-CS"/>
        </w:rPr>
      </w:pPr>
    </w:p>
    <w:p w:rsidR="00AE3756" w:rsidRDefault="00AE3756" w:rsidP="00AE3756">
      <w:pPr>
        <w:jc w:val="center"/>
        <w:rPr>
          <w:b/>
          <w:noProof/>
          <w:szCs w:val="24"/>
          <w:lang w:val="sr-Latn-CS"/>
        </w:rPr>
      </w:pPr>
    </w:p>
    <w:p w:rsidR="00AE3756" w:rsidRPr="0034337F" w:rsidRDefault="00DF3F57" w:rsidP="00AE3756">
      <w:pPr>
        <w:rPr>
          <w:b/>
          <w:bCs/>
        </w:rPr>
      </w:pPr>
      <w:r>
        <w:rPr>
          <w:noProof/>
          <w:lang w:val="sr-Latn-CS"/>
        </w:rPr>
        <w:t>NACRT</w:t>
      </w:r>
      <w:r w:rsidRPr="006928E7">
        <w:rPr>
          <w:noProof/>
          <w:lang w:val="sr-Latn-CS"/>
        </w:rPr>
        <w:t xml:space="preserve"> ZAKONA O KANCELARIJI ZA PREVENCIJU KORUPCIJE I KOORDINACIJU AKTIVNOSTI NA SUZBIJANJU KORUPCIJE</w:t>
      </w:r>
      <w:r>
        <w:rPr>
          <w:noProof/>
          <w:lang w:val="sr-Latn-CS"/>
        </w:rPr>
        <w:t xml:space="preserve"> JE U SKLADU SA </w:t>
      </w:r>
      <w:bookmarkStart w:id="0" w:name="_GoBack"/>
      <w:bookmarkEnd w:id="0"/>
      <w:r w:rsidR="00974491">
        <w:rPr>
          <w:noProof/>
          <w:lang w:val="sr-Latn-CS"/>
        </w:rPr>
        <w:t xml:space="preserve"> STATUTOM I ZAKONIMA BRČKO DISTRIKTA BIH.</w:t>
      </w:r>
    </w:p>
    <w:p w:rsidR="00AE3756" w:rsidRDefault="00AE3756" w:rsidP="00AE3756">
      <w:pPr>
        <w:rPr>
          <w:noProof/>
          <w:szCs w:val="24"/>
          <w:lang w:val="sr-Latn-CS"/>
        </w:rPr>
      </w:pPr>
    </w:p>
    <w:p w:rsidR="00435671" w:rsidRDefault="00435671" w:rsidP="00492B27">
      <w:pPr>
        <w:rPr>
          <w:b/>
          <w:bCs/>
          <w:noProof/>
          <w:szCs w:val="24"/>
          <w:lang w:val="sr-Latn-CS"/>
        </w:rPr>
      </w:pPr>
    </w:p>
    <w:p w:rsidR="00435671" w:rsidRDefault="00435671" w:rsidP="00435671">
      <w:pPr>
        <w:rPr>
          <w:noProof/>
          <w:szCs w:val="24"/>
          <w:lang w:val="sr-Latn-CS"/>
        </w:rPr>
      </w:pPr>
    </w:p>
    <w:p w:rsidR="00947A6E" w:rsidRPr="00925259" w:rsidRDefault="002270A3" w:rsidP="002270A3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</w:pPr>
      <w:r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                                      </w:t>
      </w:r>
      <w:r w:rsidR="00106276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</w:t>
      </w:r>
      <w:r w:rsidR="00EC39B4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</w:t>
      </w:r>
      <w:r w:rsidR="00D5190F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</w:t>
      </w:r>
      <w:r w:rsidR="00890AFA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0F3341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9F1E0E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PREDSJEDAVAJUĆI</w:t>
      </w:r>
      <w:r w:rsidR="00947A6E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9F1E0E" w:rsidRPr="00925259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KOMISIJE</w:t>
      </w:r>
    </w:p>
    <w:p w:rsidR="00890AFA" w:rsidRPr="00925259" w:rsidRDefault="00FB236C" w:rsidP="00FB236C">
      <w:pPr>
        <w:jc w:val="center"/>
        <w:rPr>
          <w:b/>
          <w:noProof/>
          <w:szCs w:val="24"/>
          <w:lang w:val="sr-Latn-CS"/>
        </w:rPr>
      </w:pPr>
      <w:r w:rsidRPr="00925259">
        <w:rPr>
          <w:b/>
          <w:noProof/>
          <w:szCs w:val="24"/>
          <w:lang w:val="sr-Latn-CS"/>
        </w:rPr>
        <w:t xml:space="preserve">                                                                             </w:t>
      </w:r>
      <w:r w:rsidR="00106276" w:rsidRPr="00925259">
        <w:rPr>
          <w:b/>
          <w:noProof/>
          <w:szCs w:val="24"/>
          <w:lang w:val="sr-Latn-CS"/>
        </w:rPr>
        <w:t xml:space="preserve">                            </w:t>
      </w:r>
      <w:r w:rsidRPr="00925259">
        <w:rPr>
          <w:b/>
          <w:noProof/>
          <w:szCs w:val="24"/>
          <w:lang w:val="sr-Latn-CS"/>
        </w:rPr>
        <w:t xml:space="preserve">    </w:t>
      </w:r>
      <w:r w:rsidR="009F1E0E" w:rsidRPr="00925259">
        <w:rPr>
          <w:b/>
          <w:noProof/>
          <w:szCs w:val="24"/>
          <w:lang w:val="sr-Latn-CS"/>
        </w:rPr>
        <w:t>Ljubiša</w:t>
      </w:r>
      <w:r w:rsidR="00DC016F" w:rsidRPr="00925259">
        <w:rPr>
          <w:b/>
          <w:noProof/>
          <w:szCs w:val="24"/>
          <w:lang w:val="sr-Latn-CS"/>
        </w:rPr>
        <w:t xml:space="preserve"> </w:t>
      </w:r>
      <w:r w:rsidR="009F1E0E" w:rsidRPr="00925259">
        <w:rPr>
          <w:b/>
          <w:noProof/>
          <w:szCs w:val="24"/>
          <w:lang w:val="sr-Latn-CS"/>
        </w:rPr>
        <w:t>Lukić</w:t>
      </w:r>
      <w:r w:rsidR="00DC016F" w:rsidRPr="00925259">
        <w:rPr>
          <w:b/>
          <w:noProof/>
          <w:szCs w:val="24"/>
          <w:lang w:val="sr-Latn-CS"/>
        </w:rPr>
        <w:t xml:space="preserve">, </w:t>
      </w:r>
      <w:r w:rsidR="009F1E0E" w:rsidRPr="00925259">
        <w:rPr>
          <w:b/>
          <w:noProof/>
          <w:szCs w:val="24"/>
          <w:lang w:val="sr-Latn-CS"/>
        </w:rPr>
        <w:t>s</w:t>
      </w:r>
      <w:r w:rsidR="00F77A50" w:rsidRPr="00925259">
        <w:rPr>
          <w:b/>
          <w:noProof/>
          <w:szCs w:val="24"/>
          <w:lang w:val="sr-Latn-CS"/>
        </w:rPr>
        <w:t>.</w:t>
      </w:r>
      <w:r w:rsidR="009F1E0E" w:rsidRPr="00925259">
        <w:rPr>
          <w:b/>
          <w:noProof/>
          <w:szCs w:val="24"/>
          <w:lang w:val="sr-Latn-CS"/>
        </w:rPr>
        <w:t>r</w:t>
      </w:r>
      <w:r w:rsidR="00890AFA" w:rsidRPr="00925259">
        <w:rPr>
          <w:b/>
          <w:noProof/>
          <w:szCs w:val="24"/>
          <w:lang w:val="sr-Latn-CS"/>
        </w:rPr>
        <w:t>.</w:t>
      </w:r>
    </w:p>
    <w:sectPr w:rsidR="00890AFA" w:rsidRPr="00925259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942" w:rsidRDefault="000A6942">
      <w:r>
        <w:separator/>
      </w:r>
    </w:p>
  </w:endnote>
  <w:endnote w:type="continuationSeparator" w:id="0">
    <w:p w:rsidR="000A6942" w:rsidRDefault="000A6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942" w:rsidRDefault="000A6942">
      <w:r>
        <w:separator/>
      </w:r>
    </w:p>
  </w:footnote>
  <w:footnote w:type="continuationSeparator" w:id="0">
    <w:p w:rsidR="000A6942" w:rsidRDefault="000A69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7.25pt;height:51pt" o:ole="" o:borderbottomcolor="this" fillcolor="window">
                <v:imagedata r:id="rId1" o:title=""/>
              </v:shape>
              <o:OLEObject Type="Embed" ProgID="CorelDraw.Graphic.10" ShapeID="_x0000_i1025" DrawAspect="Content" ObjectID="_1779693353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24C42"/>
    <w:multiLevelType w:val="hybridMultilevel"/>
    <w:tmpl w:val="9F727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D22FE1"/>
    <w:multiLevelType w:val="hybridMultilevel"/>
    <w:tmpl w:val="0EC292F4"/>
    <w:lvl w:ilvl="0" w:tplc="3C3C4C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75010C"/>
    <w:multiLevelType w:val="hybridMultilevel"/>
    <w:tmpl w:val="B13867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72248D"/>
    <w:multiLevelType w:val="hybridMultilevel"/>
    <w:tmpl w:val="5B1475B0"/>
    <w:lvl w:ilvl="0" w:tplc="0409000F">
      <w:start w:val="1"/>
      <w:numFmt w:val="decimal"/>
      <w:lvlText w:val="%1."/>
      <w:lvlJc w:val="left"/>
      <w:pPr>
        <w:ind w:left="1070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4">
    <w:nsid w:val="66F342C8"/>
    <w:multiLevelType w:val="hybridMultilevel"/>
    <w:tmpl w:val="4F780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3702BC"/>
    <w:multiLevelType w:val="hybridMultilevel"/>
    <w:tmpl w:val="1FF8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5B6945"/>
    <w:multiLevelType w:val="hybridMultilevel"/>
    <w:tmpl w:val="B304123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8B1BCB"/>
    <w:multiLevelType w:val="hybridMultilevel"/>
    <w:tmpl w:val="101EBFDC"/>
    <w:lvl w:ilvl="0" w:tplc="9394FDA4">
      <w:start w:val="1"/>
      <w:numFmt w:val="lowerLetter"/>
      <w:lvlText w:val="%1)"/>
      <w:lvlJc w:val="left"/>
      <w:pPr>
        <w:ind w:left="892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612" w:hanging="360"/>
      </w:pPr>
    </w:lvl>
    <w:lvl w:ilvl="2" w:tplc="101A001B" w:tentative="1">
      <w:start w:val="1"/>
      <w:numFmt w:val="lowerRoman"/>
      <w:lvlText w:val="%3."/>
      <w:lvlJc w:val="right"/>
      <w:pPr>
        <w:ind w:left="2332" w:hanging="180"/>
      </w:pPr>
    </w:lvl>
    <w:lvl w:ilvl="3" w:tplc="101A000F" w:tentative="1">
      <w:start w:val="1"/>
      <w:numFmt w:val="decimal"/>
      <w:lvlText w:val="%4."/>
      <w:lvlJc w:val="left"/>
      <w:pPr>
        <w:ind w:left="3052" w:hanging="360"/>
      </w:pPr>
    </w:lvl>
    <w:lvl w:ilvl="4" w:tplc="101A0019" w:tentative="1">
      <w:start w:val="1"/>
      <w:numFmt w:val="lowerLetter"/>
      <w:lvlText w:val="%5."/>
      <w:lvlJc w:val="left"/>
      <w:pPr>
        <w:ind w:left="3772" w:hanging="360"/>
      </w:pPr>
    </w:lvl>
    <w:lvl w:ilvl="5" w:tplc="101A001B" w:tentative="1">
      <w:start w:val="1"/>
      <w:numFmt w:val="lowerRoman"/>
      <w:lvlText w:val="%6."/>
      <w:lvlJc w:val="right"/>
      <w:pPr>
        <w:ind w:left="4492" w:hanging="180"/>
      </w:pPr>
    </w:lvl>
    <w:lvl w:ilvl="6" w:tplc="101A000F" w:tentative="1">
      <w:start w:val="1"/>
      <w:numFmt w:val="decimal"/>
      <w:lvlText w:val="%7."/>
      <w:lvlJc w:val="left"/>
      <w:pPr>
        <w:ind w:left="5212" w:hanging="360"/>
      </w:pPr>
    </w:lvl>
    <w:lvl w:ilvl="7" w:tplc="101A0019" w:tentative="1">
      <w:start w:val="1"/>
      <w:numFmt w:val="lowerLetter"/>
      <w:lvlText w:val="%8."/>
      <w:lvlJc w:val="left"/>
      <w:pPr>
        <w:ind w:left="5932" w:hanging="360"/>
      </w:pPr>
    </w:lvl>
    <w:lvl w:ilvl="8" w:tplc="101A001B" w:tentative="1">
      <w:start w:val="1"/>
      <w:numFmt w:val="lowerRoman"/>
      <w:lvlText w:val="%9."/>
      <w:lvlJc w:val="right"/>
      <w:pPr>
        <w:ind w:left="6652" w:hanging="180"/>
      </w:p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1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2409E"/>
    <w:rsid w:val="00030507"/>
    <w:rsid w:val="00030A70"/>
    <w:rsid w:val="00041383"/>
    <w:rsid w:val="0005028C"/>
    <w:rsid w:val="000753CD"/>
    <w:rsid w:val="00076A34"/>
    <w:rsid w:val="000776A6"/>
    <w:rsid w:val="0008497E"/>
    <w:rsid w:val="00084F8B"/>
    <w:rsid w:val="00097483"/>
    <w:rsid w:val="000A0AAB"/>
    <w:rsid w:val="000A53F1"/>
    <w:rsid w:val="000A6942"/>
    <w:rsid w:val="000B1994"/>
    <w:rsid w:val="000E03CC"/>
    <w:rsid w:val="000E4BBB"/>
    <w:rsid w:val="000F3341"/>
    <w:rsid w:val="00100404"/>
    <w:rsid w:val="00106276"/>
    <w:rsid w:val="00112194"/>
    <w:rsid w:val="00122344"/>
    <w:rsid w:val="0013579C"/>
    <w:rsid w:val="00140FA3"/>
    <w:rsid w:val="001735ED"/>
    <w:rsid w:val="00183836"/>
    <w:rsid w:val="00186779"/>
    <w:rsid w:val="001915C5"/>
    <w:rsid w:val="001934A5"/>
    <w:rsid w:val="001938C4"/>
    <w:rsid w:val="001B1568"/>
    <w:rsid w:val="001D1325"/>
    <w:rsid w:val="001D1DF6"/>
    <w:rsid w:val="0020018F"/>
    <w:rsid w:val="0021365D"/>
    <w:rsid w:val="00215B17"/>
    <w:rsid w:val="002216CE"/>
    <w:rsid w:val="00226C40"/>
    <w:rsid w:val="002270A3"/>
    <w:rsid w:val="00233571"/>
    <w:rsid w:val="002440AD"/>
    <w:rsid w:val="00246406"/>
    <w:rsid w:val="002630DD"/>
    <w:rsid w:val="00264130"/>
    <w:rsid w:val="00273EC9"/>
    <w:rsid w:val="00282C88"/>
    <w:rsid w:val="00286AEE"/>
    <w:rsid w:val="00287A82"/>
    <w:rsid w:val="00290E12"/>
    <w:rsid w:val="002C5C3A"/>
    <w:rsid w:val="002D0DC4"/>
    <w:rsid w:val="002E0B2E"/>
    <w:rsid w:val="002E2491"/>
    <w:rsid w:val="002F3E9A"/>
    <w:rsid w:val="002F63D6"/>
    <w:rsid w:val="002F7D76"/>
    <w:rsid w:val="00310DBC"/>
    <w:rsid w:val="00324827"/>
    <w:rsid w:val="0034337F"/>
    <w:rsid w:val="00350190"/>
    <w:rsid w:val="003519EC"/>
    <w:rsid w:val="00351F54"/>
    <w:rsid w:val="0035237C"/>
    <w:rsid w:val="00360D60"/>
    <w:rsid w:val="0038161F"/>
    <w:rsid w:val="00382B39"/>
    <w:rsid w:val="003932F1"/>
    <w:rsid w:val="003933DF"/>
    <w:rsid w:val="0039579B"/>
    <w:rsid w:val="003A60F7"/>
    <w:rsid w:val="003B4F8F"/>
    <w:rsid w:val="003B5A28"/>
    <w:rsid w:val="003C564F"/>
    <w:rsid w:val="00404BAB"/>
    <w:rsid w:val="004061C7"/>
    <w:rsid w:val="00431C5C"/>
    <w:rsid w:val="00431E22"/>
    <w:rsid w:val="004323E4"/>
    <w:rsid w:val="00435671"/>
    <w:rsid w:val="00435C84"/>
    <w:rsid w:val="0043782F"/>
    <w:rsid w:val="00445897"/>
    <w:rsid w:val="0044792E"/>
    <w:rsid w:val="004625F5"/>
    <w:rsid w:val="0046675C"/>
    <w:rsid w:val="00485FA8"/>
    <w:rsid w:val="00492B27"/>
    <w:rsid w:val="00494C3D"/>
    <w:rsid w:val="004A37F1"/>
    <w:rsid w:val="004B3E9C"/>
    <w:rsid w:val="004B501F"/>
    <w:rsid w:val="004C0D59"/>
    <w:rsid w:val="004C1A3D"/>
    <w:rsid w:val="004D4273"/>
    <w:rsid w:val="004F097D"/>
    <w:rsid w:val="004F5277"/>
    <w:rsid w:val="00500556"/>
    <w:rsid w:val="00515043"/>
    <w:rsid w:val="00515290"/>
    <w:rsid w:val="005334B8"/>
    <w:rsid w:val="00534B6E"/>
    <w:rsid w:val="005351CD"/>
    <w:rsid w:val="005445AF"/>
    <w:rsid w:val="005826F9"/>
    <w:rsid w:val="00593563"/>
    <w:rsid w:val="00594B6B"/>
    <w:rsid w:val="005A062D"/>
    <w:rsid w:val="005A1B8F"/>
    <w:rsid w:val="005A5AD5"/>
    <w:rsid w:val="005C7595"/>
    <w:rsid w:val="005E0575"/>
    <w:rsid w:val="005E60A3"/>
    <w:rsid w:val="005F0CD2"/>
    <w:rsid w:val="006232CF"/>
    <w:rsid w:val="00625CE2"/>
    <w:rsid w:val="00633A17"/>
    <w:rsid w:val="00641C61"/>
    <w:rsid w:val="006457DB"/>
    <w:rsid w:val="00645B0D"/>
    <w:rsid w:val="006541D3"/>
    <w:rsid w:val="00654B34"/>
    <w:rsid w:val="00660C6E"/>
    <w:rsid w:val="0066252E"/>
    <w:rsid w:val="00676780"/>
    <w:rsid w:val="006829F2"/>
    <w:rsid w:val="006B1F9D"/>
    <w:rsid w:val="006B2709"/>
    <w:rsid w:val="006C3CF2"/>
    <w:rsid w:val="006C3D3C"/>
    <w:rsid w:val="006C7D23"/>
    <w:rsid w:val="006D6FDF"/>
    <w:rsid w:val="006E4A2B"/>
    <w:rsid w:val="006F03FE"/>
    <w:rsid w:val="00703AEF"/>
    <w:rsid w:val="00705EA8"/>
    <w:rsid w:val="007116B9"/>
    <w:rsid w:val="00717458"/>
    <w:rsid w:val="00746FA3"/>
    <w:rsid w:val="007503E7"/>
    <w:rsid w:val="007547F1"/>
    <w:rsid w:val="00786191"/>
    <w:rsid w:val="007928C8"/>
    <w:rsid w:val="00796B6F"/>
    <w:rsid w:val="007A616B"/>
    <w:rsid w:val="007B05A3"/>
    <w:rsid w:val="007B17DA"/>
    <w:rsid w:val="007C00B9"/>
    <w:rsid w:val="007C51D6"/>
    <w:rsid w:val="007D32AE"/>
    <w:rsid w:val="007F062E"/>
    <w:rsid w:val="008335B2"/>
    <w:rsid w:val="00844A09"/>
    <w:rsid w:val="00844C21"/>
    <w:rsid w:val="00853A8A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D2124"/>
    <w:rsid w:val="00906BFE"/>
    <w:rsid w:val="00912CD8"/>
    <w:rsid w:val="00924411"/>
    <w:rsid w:val="00925259"/>
    <w:rsid w:val="00926F40"/>
    <w:rsid w:val="00946C98"/>
    <w:rsid w:val="00947A6E"/>
    <w:rsid w:val="00951899"/>
    <w:rsid w:val="00974491"/>
    <w:rsid w:val="00975667"/>
    <w:rsid w:val="00976849"/>
    <w:rsid w:val="009967F7"/>
    <w:rsid w:val="009A1D7D"/>
    <w:rsid w:val="009A2951"/>
    <w:rsid w:val="009A7608"/>
    <w:rsid w:val="009B0ADF"/>
    <w:rsid w:val="009B0ED9"/>
    <w:rsid w:val="009C7794"/>
    <w:rsid w:val="009D3688"/>
    <w:rsid w:val="009E07B7"/>
    <w:rsid w:val="009F1E0E"/>
    <w:rsid w:val="009F317B"/>
    <w:rsid w:val="00A022AF"/>
    <w:rsid w:val="00A039EA"/>
    <w:rsid w:val="00A1065B"/>
    <w:rsid w:val="00A23ED0"/>
    <w:rsid w:val="00A35FCF"/>
    <w:rsid w:val="00A37C2F"/>
    <w:rsid w:val="00A62F57"/>
    <w:rsid w:val="00A644A7"/>
    <w:rsid w:val="00A90F7F"/>
    <w:rsid w:val="00A97D49"/>
    <w:rsid w:val="00AD3DB3"/>
    <w:rsid w:val="00AE3756"/>
    <w:rsid w:val="00AE69E9"/>
    <w:rsid w:val="00AF0301"/>
    <w:rsid w:val="00AF4806"/>
    <w:rsid w:val="00AF61AF"/>
    <w:rsid w:val="00B0080C"/>
    <w:rsid w:val="00B12252"/>
    <w:rsid w:val="00B13C30"/>
    <w:rsid w:val="00B20694"/>
    <w:rsid w:val="00B3095C"/>
    <w:rsid w:val="00B42321"/>
    <w:rsid w:val="00B6072F"/>
    <w:rsid w:val="00B64B0A"/>
    <w:rsid w:val="00B673DD"/>
    <w:rsid w:val="00B717A8"/>
    <w:rsid w:val="00B75E8D"/>
    <w:rsid w:val="00B90C7C"/>
    <w:rsid w:val="00B90D42"/>
    <w:rsid w:val="00B91A27"/>
    <w:rsid w:val="00BA02C8"/>
    <w:rsid w:val="00BA4617"/>
    <w:rsid w:val="00BA7226"/>
    <w:rsid w:val="00BB71B8"/>
    <w:rsid w:val="00BD7292"/>
    <w:rsid w:val="00BF6D7B"/>
    <w:rsid w:val="00C003BE"/>
    <w:rsid w:val="00C022B3"/>
    <w:rsid w:val="00C04612"/>
    <w:rsid w:val="00C076C7"/>
    <w:rsid w:val="00C3031C"/>
    <w:rsid w:val="00C520A6"/>
    <w:rsid w:val="00C53B60"/>
    <w:rsid w:val="00C77483"/>
    <w:rsid w:val="00C77533"/>
    <w:rsid w:val="00C94240"/>
    <w:rsid w:val="00CB121F"/>
    <w:rsid w:val="00CC3232"/>
    <w:rsid w:val="00CD5E89"/>
    <w:rsid w:val="00CD7DFB"/>
    <w:rsid w:val="00CE7141"/>
    <w:rsid w:val="00CE799A"/>
    <w:rsid w:val="00CF7062"/>
    <w:rsid w:val="00D12A5D"/>
    <w:rsid w:val="00D2667A"/>
    <w:rsid w:val="00D26EC4"/>
    <w:rsid w:val="00D3239A"/>
    <w:rsid w:val="00D354BA"/>
    <w:rsid w:val="00D45EAD"/>
    <w:rsid w:val="00D471EA"/>
    <w:rsid w:val="00D5190F"/>
    <w:rsid w:val="00D52AAF"/>
    <w:rsid w:val="00D53D12"/>
    <w:rsid w:val="00D5734D"/>
    <w:rsid w:val="00D64A1F"/>
    <w:rsid w:val="00D7456F"/>
    <w:rsid w:val="00D75646"/>
    <w:rsid w:val="00D7684C"/>
    <w:rsid w:val="00D82FBC"/>
    <w:rsid w:val="00D8626E"/>
    <w:rsid w:val="00D91AE5"/>
    <w:rsid w:val="00DB152C"/>
    <w:rsid w:val="00DB2934"/>
    <w:rsid w:val="00DC016F"/>
    <w:rsid w:val="00DC103C"/>
    <w:rsid w:val="00DC175A"/>
    <w:rsid w:val="00DC3D48"/>
    <w:rsid w:val="00DF3300"/>
    <w:rsid w:val="00DF3845"/>
    <w:rsid w:val="00DF3F57"/>
    <w:rsid w:val="00E006BB"/>
    <w:rsid w:val="00E32E7A"/>
    <w:rsid w:val="00E355A7"/>
    <w:rsid w:val="00E37A09"/>
    <w:rsid w:val="00E50BF6"/>
    <w:rsid w:val="00E70013"/>
    <w:rsid w:val="00EA1C4D"/>
    <w:rsid w:val="00EC0B3C"/>
    <w:rsid w:val="00EC39B4"/>
    <w:rsid w:val="00EE2B0F"/>
    <w:rsid w:val="00EF16A0"/>
    <w:rsid w:val="00EF461E"/>
    <w:rsid w:val="00F051DA"/>
    <w:rsid w:val="00F14449"/>
    <w:rsid w:val="00F22806"/>
    <w:rsid w:val="00F2462B"/>
    <w:rsid w:val="00F37944"/>
    <w:rsid w:val="00F410D8"/>
    <w:rsid w:val="00F705AC"/>
    <w:rsid w:val="00F77A50"/>
    <w:rsid w:val="00F821BE"/>
    <w:rsid w:val="00F86A5D"/>
    <w:rsid w:val="00F92913"/>
    <w:rsid w:val="00FB236C"/>
    <w:rsid w:val="00FB5AFF"/>
    <w:rsid w:val="00FD07B2"/>
    <w:rsid w:val="00FD3C5A"/>
    <w:rsid w:val="00FD5938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  <w:style w:type="paragraph" w:styleId="Bezproreda">
    <w:name w:val="No Spacing"/>
    <w:uiPriority w:val="1"/>
    <w:qFormat/>
    <w:rsid w:val="00122344"/>
    <w:rPr>
      <w:rFonts w:ascii="Calibri" w:eastAsia="Calibri" w:hAnsi="Calibri"/>
      <w:sz w:val="22"/>
      <w:szCs w:val="22"/>
      <w:lang w:val="bs-Latn-BA" w:eastAsia="en-US"/>
    </w:rPr>
  </w:style>
  <w:style w:type="paragraph" w:styleId="Tijeloteksta">
    <w:name w:val="Body Text"/>
    <w:basedOn w:val="Normal"/>
    <w:link w:val="TijelotekstaChar"/>
    <w:uiPriority w:val="1"/>
    <w:qFormat/>
    <w:rsid w:val="0066252E"/>
    <w:pPr>
      <w:widowControl w:val="0"/>
      <w:autoSpaceDE w:val="0"/>
      <w:autoSpaceDN w:val="0"/>
      <w:ind w:left="532"/>
      <w:jc w:val="left"/>
    </w:pPr>
    <w:rPr>
      <w:szCs w:val="24"/>
      <w:lang w:val="bs-Latn"/>
    </w:rPr>
  </w:style>
  <w:style w:type="character" w:customStyle="1" w:styleId="TijelotekstaChar">
    <w:name w:val="Tijelo teksta Char"/>
    <w:basedOn w:val="Zadanifontodlomka"/>
    <w:link w:val="Tijeloteksta"/>
    <w:uiPriority w:val="1"/>
    <w:rsid w:val="0066252E"/>
    <w:rPr>
      <w:sz w:val="24"/>
      <w:szCs w:val="24"/>
      <w:lang w:val="bs-Lat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7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0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2022-11-23T08:21:00Z</cp:lastPrinted>
  <dcterms:created xsi:type="dcterms:W3CDTF">2024-06-12T08:29:00Z</dcterms:created>
  <dcterms:modified xsi:type="dcterms:W3CDTF">2024-06-12T08:29:00Z</dcterms:modified>
</cp:coreProperties>
</file>